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E55EC" w14:textId="77777777" w:rsidR="00BA2E2D" w:rsidRDefault="00BA2E2D" w:rsidP="00BA2E2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JOLY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6130684" w14:textId="77777777" w:rsidR="00BA2E2D" w:rsidRDefault="00BA2E2D" w:rsidP="00BA2E2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Worcester.</w:t>
      </w:r>
    </w:p>
    <w:p w14:paraId="62EDD03D" w14:textId="77777777" w:rsidR="00BA2E2D" w:rsidRDefault="00BA2E2D" w:rsidP="00BA2E2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85AAFA4" w14:textId="77777777" w:rsidR="00BA2E2D" w:rsidRDefault="00BA2E2D" w:rsidP="00BA2E2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A110D9B" w14:textId="77777777" w:rsidR="00BA2E2D" w:rsidRDefault="00BA2E2D" w:rsidP="00BA2E2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Chauntrell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Wyre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Piddle(q.v.).</w:t>
      </w:r>
    </w:p>
    <w:p w14:paraId="6B43C3C7" w14:textId="77777777" w:rsidR="00BA2E2D" w:rsidRDefault="00BA2E2D" w:rsidP="00BA2E2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1BAACA5" w14:textId="77777777" w:rsidR="00BA2E2D" w:rsidRDefault="00BA2E2D" w:rsidP="00BA2E2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17DF974" w14:textId="77777777" w:rsidR="00BA2E2D" w:rsidRDefault="00BA2E2D" w:rsidP="00BA2E2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8D7A3DE" w14:textId="77777777" w:rsidR="00BA2E2D" w:rsidRDefault="00BA2E2D" w:rsidP="00BA2E2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 April 2021</w:t>
      </w:r>
    </w:p>
    <w:p w14:paraId="665520A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C6302" w14:textId="77777777" w:rsidR="00BA2E2D" w:rsidRDefault="00BA2E2D" w:rsidP="009139A6">
      <w:r>
        <w:separator/>
      </w:r>
    </w:p>
  </w:endnote>
  <w:endnote w:type="continuationSeparator" w:id="0">
    <w:p w14:paraId="562DDF6F" w14:textId="77777777" w:rsidR="00BA2E2D" w:rsidRDefault="00BA2E2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6A94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08F6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A6A1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1A0FE" w14:textId="77777777" w:rsidR="00BA2E2D" w:rsidRDefault="00BA2E2D" w:rsidP="009139A6">
      <w:r>
        <w:separator/>
      </w:r>
    </w:p>
  </w:footnote>
  <w:footnote w:type="continuationSeparator" w:id="0">
    <w:p w14:paraId="127D8D2D" w14:textId="77777777" w:rsidR="00BA2E2D" w:rsidRDefault="00BA2E2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4A79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66D8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2858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E2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A2E2D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9A7F54"/>
  <w15:chartTrackingRefBased/>
  <w15:docId w15:val="{514C7F60-5FDE-4597-A455-BA92ECB94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A2E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2021-05-03T18:30:00Z</dcterms:created>
  <dcterms:modified xsi:type="dcterms:W3CDTF">2021-05-03T18:30:00Z</dcterms:modified>
</cp:coreProperties>
</file>